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20427" w14:textId="77777777" w:rsidR="008A1810" w:rsidRPr="001E0BDE" w:rsidRDefault="008A1810" w:rsidP="008A1810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B29DF58" w14:textId="77777777" w:rsidR="00935F51" w:rsidRPr="001E0BDE" w:rsidRDefault="00935F51" w:rsidP="00935F51">
      <w:pPr>
        <w:spacing w:after="0" w:line="240" w:lineRule="auto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  <w:r w:rsidRPr="001E0BDE">
        <w:rPr>
          <w:rFonts w:asciiTheme="majorHAnsi" w:hAnsiTheme="majorHAnsi" w:cstheme="majorHAnsi"/>
          <w:b/>
          <w:bCs/>
          <w:sz w:val="24"/>
          <w:szCs w:val="24"/>
        </w:rPr>
        <w:t>Załącznik nr 1 do Zapytania Ofertowego</w:t>
      </w:r>
    </w:p>
    <w:p w14:paraId="206A16A0" w14:textId="216E8D58" w:rsidR="00935F51" w:rsidRPr="001E0BDE" w:rsidRDefault="00935F51" w:rsidP="00935F51">
      <w:pPr>
        <w:spacing w:after="0" w:line="240" w:lineRule="auto"/>
        <w:ind w:left="720"/>
        <w:contextualSpacing/>
        <w:jc w:val="right"/>
        <w:rPr>
          <w:rFonts w:asciiTheme="majorHAnsi" w:hAnsiTheme="majorHAnsi" w:cstheme="majorHAnsi"/>
          <w:sz w:val="24"/>
          <w:szCs w:val="24"/>
        </w:rPr>
      </w:pPr>
      <w:r w:rsidRPr="001E0BDE">
        <w:rPr>
          <w:rFonts w:asciiTheme="majorHAnsi" w:hAnsiTheme="majorHAnsi" w:cstheme="majorHAnsi"/>
          <w:sz w:val="24"/>
          <w:szCs w:val="24"/>
        </w:rPr>
        <w:t>(Miejsce i data) __________________, ____.202</w:t>
      </w:r>
      <w:r w:rsidR="00DA278A">
        <w:rPr>
          <w:rFonts w:asciiTheme="majorHAnsi" w:hAnsiTheme="majorHAnsi" w:cstheme="majorHAnsi"/>
          <w:sz w:val="24"/>
          <w:szCs w:val="24"/>
        </w:rPr>
        <w:t>6</w:t>
      </w:r>
      <w:r w:rsidRPr="001E0BDE">
        <w:rPr>
          <w:rFonts w:asciiTheme="majorHAnsi" w:hAnsiTheme="majorHAnsi" w:cstheme="majorHAnsi"/>
          <w:sz w:val="24"/>
          <w:szCs w:val="24"/>
        </w:rPr>
        <w:t xml:space="preserve"> r.</w:t>
      </w:r>
    </w:p>
    <w:p w14:paraId="20F2C1EE" w14:textId="77777777" w:rsidR="00935F51" w:rsidRPr="001E0BDE" w:rsidRDefault="00935F51" w:rsidP="00935F51">
      <w:pPr>
        <w:spacing w:after="0" w:line="24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</w:p>
    <w:p w14:paraId="1C069E15" w14:textId="77777777" w:rsidR="00935F51" w:rsidRPr="001E0BDE" w:rsidRDefault="00935F51" w:rsidP="00935F51">
      <w:pPr>
        <w:spacing w:after="0" w:line="24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1E0BDE">
        <w:rPr>
          <w:rFonts w:asciiTheme="majorHAnsi" w:hAnsiTheme="majorHAnsi" w:cstheme="majorHAnsi"/>
          <w:b/>
          <w:sz w:val="24"/>
          <w:szCs w:val="24"/>
        </w:rPr>
        <w:t xml:space="preserve">Zamawiający: </w:t>
      </w:r>
    </w:p>
    <w:p w14:paraId="44EB3E35" w14:textId="77777777" w:rsidR="00935F51" w:rsidRPr="001E0BDE" w:rsidRDefault="00935F51" w:rsidP="00935F51">
      <w:pPr>
        <w:spacing w:after="0"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1E0BDE">
        <w:rPr>
          <w:rFonts w:asciiTheme="majorHAnsi" w:hAnsiTheme="majorHAnsi" w:cstheme="majorHAnsi"/>
          <w:sz w:val="24"/>
          <w:szCs w:val="24"/>
        </w:rPr>
        <w:t xml:space="preserve">Karkonoski Park Narodowy z siedzibą w Jeleniej Górze, </w:t>
      </w:r>
    </w:p>
    <w:p w14:paraId="0FBE4209" w14:textId="13595ED2" w:rsidR="00935F51" w:rsidRPr="001E0BDE" w:rsidRDefault="00935F51" w:rsidP="00935F51">
      <w:pPr>
        <w:spacing w:after="0"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1E0BDE">
        <w:rPr>
          <w:rFonts w:asciiTheme="majorHAnsi" w:hAnsiTheme="majorHAnsi" w:cstheme="majorHAnsi"/>
          <w:sz w:val="24"/>
          <w:szCs w:val="24"/>
        </w:rPr>
        <w:t xml:space="preserve">ul. Cieplicka 196 </w:t>
      </w:r>
    </w:p>
    <w:p w14:paraId="10F81163" w14:textId="77777777" w:rsidR="00935F51" w:rsidRPr="001E0BDE" w:rsidRDefault="00935F51" w:rsidP="00935F51">
      <w:pPr>
        <w:spacing w:after="0" w:line="24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1E0BDE">
        <w:rPr>
          <w:rFonts w:asciiTheme="majorHAnsi" w:hAnsiTheme="majorHAnsi" w:cstheme="majorHAnsi"/>
          <w:sz w:val="24"/>
          <w:szCs w:val="24"/>
        </w:rPr>
        <w:t>58-570 Jelenia Góra</w:t>
      </w:r>
    </w:p>
    <w:p w14:paraId="17BFCCB2" w14:textId="77777777" w:rsidR="00935F51" w:rsidRPr="001E0BDE" w:rsidRDefault="00935F51" w:rsidP="00935F51">
      <w:pPr>
        <w:spacing w:after="0" w:line="240" w:lineRule="auto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341C9850" w14:textId="77777777" w:rsidR="00935F51" w:rsidRPr="001E0BDE" w:rsidRDefault="00935F51" w:rsidP="00935F51">
      <w:pPr>
        <w:spacing w:after="0" w:line="240" w:lineRule="auto"/>
        <w:contextualSpacing/>
        <w:jc w:val="center"/>
        <w:rPr>
          <w:rFonts w:asciiTheme="majorHAnsi" w:hAnsiTheme="majorHAnsi" w:cstheme="majorHAnsi"/>
          <w:b/>
          <w:spacing w:val="40"/>
          <w:sz w:val="24"/>
          <w:szCs w:val="24"/>
        </w:rPr>
      </w:pPr>
      <w:r w:rsidRPr="001E0BDE">
        <w:rPr>
          <w:rFonts w:asciiTheme="majorHAnsi" w:hAnsiTheme="majorHAnsi" w:cstheme="majorHAnsi"/>
          <w:b/>
          <w:spacing w:val="40"/>
          <w:sz w:val="24"/>
          <w:szCs w:val="24"/>
        </w:rPr>
        <w:t>FORMULARZ OFERTOWY</w:t>
      </w:r>
    </w:p>
    <w:p w14:paraId="480C1220" w14:textId="77777777" w:rsidR="00935F51" w:rsidRPr="001E0BDE" w:rsidRDefault="00935F51" w:rsidP="00935F51">
      <w:pPr>
        <w:spacing w:after="0" w:line="240" w:lineRule="auto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237B5DF" w14:textId="77777777" w:rsidR="00935F51" w:rsidRPr="001E0BDE" w:rsidRDefault="00935F51" w:rsidP="00935F51">
      <w:pPr>
        <w:widowControl w:val="0"/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</w:pPr>
      <w:r w:rsidRPr="001E0BDE"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  <w:t>Nazwa Wykonawcy: __________________________________________________________</w:t>
      </w:r>
    </w:p>
    <w:p w14:paraId="5E491E47" w14:textId="77777777" w:rsidR="00935F51" w:rsidRPr="001E0BDE" w:rsidRDefault="00935F51" w:rsidP="00935F51">
      <w:pPr>
        <w:widowControl w:val="0"/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</w:pPr>
    </w:p>
    <w:p w14:paraId="361B63C8" w14:textId="77777777" w:rsidR="00935F51" w:rsidRPr="001E0BDE" w:rsidRDefault="00935F51" w:rsidP="00935F51">
      <w:pPr>
        <w:widowControl w:val="0"/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</w:pPr>
      <w:r w:rsidRPr="001E0BDE"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  <w:t>Adres Wykonawcy: ___________________________________________________________</w:t>
      </w:r>
    </w:p>
    <w:p w14:paraId="53CFCF44" w14:textId="77777777" w:rsidR="00935F51" w:rsidRPr="001E0BDE" w:rsidRDefault="00935F51" w:rsidP="00935F51">
      <w:pPr>
        <w:widowControl w:val="0"/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</w:pPr>
    </w:p>
    <w:p w14:paraId="664F34D9" w14:textId="77777777" w:rsidR="00935F51" w:rsidRPr="001E0BDE" w:rsidRDefault="00935F51" w:rsidP="00935F51">
      <w:pPr>
        <w:widowControl w:val="0"/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</w:pPr>
      <w:r w:rsidRPr="001E0BDE"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  <w:t>Nr telefonu: ______________________, adres e-mail: _______________________________</w:t>
      </w:r>
    </w:p>
    <w:p w14:paraId="07AB5E2C" w14:textId="77777777" w:rsidR="00935F51" w:rsidRPr="001E0BDE" w:rsidRDefault="00935F51" w:rsidP="00935F51">
      <w:pPr>
        <w:widowControl w:val="0"/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</w:pPr>
    </w:p>
    <w:p w14:paraId="544882B1" w14:textId="77777777" w:rsidR="00935F51" w:rsidRPr="001E0BDE" w:rsidRDefault="00935F51" w:rsidP="00935F51">
      <w:pPr>
        <w:widowControl w:val="0"/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</w:pPr>
      <w:r w:rsidRPr="001E0BDE">
        <w:rPr>
          <w:rFonts w:asciiTheme="majorHAnsi" w:eastAsia="SimSun" w:hAnsiTheme="majorHAnsi" w:cstheme="majorHAnsi"/>
          <w:kern w:val="1"/>
          <w:sz w:val="24"/>
          <w:szCs w:val="24"/>
          <w:lang w:eastAsia="hi-IN" w:bidi="hi-IN"/>
        </w:rPr>
        <w:t>Osoba do kontaktu: ___________________________________________________________</w:t>
      </w:r>
    </w:p>
    <w:p w14:paraId="45D56DAD" w14:textId="77777777" w:rsidR="00C46B60" w:rsidRPr="001E0BDE" w:rsidRDefault="00C46B60" w:rsidP="009D1394">
      <w:pPr>
        <w:pStyle w:val="Akapitzlist"/>
        <w:ind w:left="708"/>
        <w:jc w:val="both"/>
        <w:rPr>
          <w:rFonts w:asciiTheme="majorHAnsi" w:hAnsiTheme="majorHAnsi" w:cstheme="majorHAnsi"/>
          <w:sz w:val="24"/>
          <w:szCs w:val="24"/>
        </w:rPr>
      </w:pPr>
    </w:p>
    <w:p w14:paraId="3C7C306E" w14:textId="5F366F64" w:rsidR="00935F51" w:rsidRPr="001E0BDE" w:rsidRDefault="00935F51" w:rsidP="007C65C6">
      <w:pPr>
        <w:spacing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1E0BDE">
        <w:rPr>
          <w:rFonts w:asciiTheme="majorHAnsi" w:hAnsiTheme="majorHAnsi" w:cstheme="majorHAnsi"/>
          <w:sz w:val="24"/>
          <w:szCs w:val="24"/>
        </w:rPr>
        <w:t xml:space="preserve">Oferujemy wykonanie </w:t>
      </w:r>
      <w:r w:rsidR="00C2087C" w:rsidRPr="001E0BDE">
        <w:rPr>
          <w:rFonts w:asciiTheme="majorHAnsi" w:hAnsiTheme="majorHAnsi" w:cstheme="majorHAnsi"/>
          <w:b/>
          <w:sz w:val="24"/>
          <w:szCs w:val="24"/>
        </w:rPr>
        <w:t xml:space="preserve">usługi </w:t>
      </w:r>
      <w:r w:rsidR="00690193" w:rsidRPr="001E0BDE">
        <w:rPr>
          <w:rFonts w:asciiTheme="majorHAnsi" w:hAnsiTheme="majorHAnsi" w:cstheme="majorHAnsi"/>
          <w:b/>
          <w:bCs/>
          <w:sz w:val="24"/>
          <w:szCs w:val="24"/>
        </w:rPr>
        <w:t>opróżnienia zbiorników nieczystości płynnych (ścieków) komunalnych socjalno-bytowych z nieruchomości położonych na terenie Karkonoskiego Parku Narodowego oraz wywozu nieczystości do stacji zlewowej w roku 202</w:t>
      </w:r>
      <w:r w:rsidR="00DA278A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="00690193" w:rsidRPr="001E0BDE">
        <w:rPr>
          <w:rFonts w:asciiTheme="majorHAnsi" w:hAnsiTheme="majorHAnsi" w:cstheme="majorHAnsi"/>
          <w:b/>
          <w:bCs/>
          <w:sz w:val="24"/>
          <w:szCs w:val="24"/>
        </w:rPr>
        <w:t>.</w:t>
      </w:r>
    </w:p>
    <w:p w14:paraId="48F382B8" w14:textId="77777777" w:rsidR="00935F51" w:rsidRPr="001E0BDE" w:rsidRDefault="00935F51" w:rsidP="001E0BDE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E0BDE">
        <w:rPr>
          <w:rFonts w:asciiTheme="majorHAnsi" w:hAnsiTheme="majorHAnsi" w:cstheme="majorHAnsi"/>
          <w:sz w:val="24"/>
          <w:szCs w:val="24"/>
        </w:rPr>
        <w:t xml:space="preserve">Zakres prac zamówienia: </w:t>
      </w:r>
    </w:p>
    <w:p w14:paraId="296EECF2" w14:textId="77777777" w:rsidR="001E0BDE" w:rsidRPr="001E0BDE" w:rsidRDefault="001E0BDE" w:rsidP="001E0BDE">
      <w:pPr>
        <w:numPr>
          <w:ilvl w:val="0"/>
          <w:numId w:val="14"/>
        </w:numPr>
        <w:spacing w:line="276" w:lineRule="auto"/>
        <w:contextualSpacing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1E0BDE">
        <w:rPr>
          <w:rFonts w:asciiTheme="majorHAnsi" w:hAnsiTheme="majorHAnsi" w:cstheme="majorHAnsi"/>
          <w:bCs/>
          <w:sz w:val="24"/>
          <w:szCs w:val="24"/>
        </w:rPr>
        <w:t xml:space="preserve">wywóz nieczystości ze zbiornika bezodpływowego znajdującego się przy Centrum Informacyjnym KPN w Karpaczu,  ul. Leśna 9 </w:t>
      </w:r>
    </w:p>
    <w:p w14:paraId="1F84D52F" w14:textId="2E81F6A0" w:rsidR="001E0BDE" w:rsidRPr="001E0BDE" w:rsidRDefault="001E0BDE" w:rsidP="001E0BDE">
      <w:pPr>
        <w:numPr>
          <w:ilvl w:val="0"/>
          <w:numId w:val="14"/>
        </w:numPr>
        <w:spacing w:line="276" w:lineRule="auto"/>
        <w:contextualSpacing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1E0BDE">
        <w:rPr>
          <w:rFonts w:asciiTheme="majorHAnsi" w:hAnsiTheme="majorHAnsi" w:cstheme="majorHAnsi"/>
          <w:bCs/>
          <w:sz w:val="24"/>
          <w:szCs w:val="24"/>
        </w:rPr>
        <w:t>wywóz nieczystości ze zbiornika bezodpływowego znajdującego się przy Domku Myśliwskim w Karpaczu, ul. Na Śnieżkę 14</w:t>
      </w:r>
      <w:r w:rsidR="006F5CA3">
        <w:rPr>
          <w:rFonts w:asciiTheme="majorHAnsi" w:hAnsiTheme="majorHAnsi" w:cstheme="majorHAnsi"/>
          <w:bCs/>
          <w:sz w:val="24"/>
          <w:szCs w:val="24"/>
        </w:rPr>
        <w:t xml:space="preserve"> (teren górski)</w:t>
      </w:r>
    </w:p>
    <w:p w14:paraId="45F33AAD" w14:textId="77777777" w:rsidR="001E0BDE" w:rsidRPr="001E0BDE" w:rsidRDefault="001E0BDE" w:rsidP="001E0BDE">
      <w:pPr>
        <w:numPr>
          <w:ilvl w:val="0"/>
          <w:numId w:val="14"/>
        </w:numPr>
        <w:spacing w:line="276" w:lineRule="auto"/>
        <w:contextualSpacing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1E0BDE">
        <w:rPr>
          <w:rFonts w:asciiTheme="majorHAnsi" w:hAnsiTheme="majorHAnsi" w:cstheme="majorHAnsi"/>
          <w:bCs/>
          <w:sz w:val="24"/>
          <w:szCs w:val="24"/>
        </w:rPr>
        <w:t>wywóz nieczystości ze zbiornika przydomowej oczyszczalni ścieków znajdującej się na terenie Karkonoskiego Banku Genów w Jeleniej Górze, ul. Myśliwska 9a</w:t>
      </w:r>
    </w:p>
    <w:p w14:paraId="40EAA14A" w14:textId="77777777" w:rsidR="00935F51" w:rsidRDefault="00935F51" w:rsidP="003C6B81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9B66F55" w14:textId="77777777" w:rsidR="003C6B81" w:rsidRDefault="003C6B81" w:rsidP="003C6B81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1653A7" w14:textId="77777777" w:rsidR="007C65C6" w:rsidRDefault="007C65C6" w:rsidP="003C6B81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6D9EECF" w14:textId="77777777" w:rsidR="003C6B81" w:rsidRPr="003C6B81" w:rsidRDefault="003C6B81" w:rsidP="003C6B81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CD46270" w14:textId="3227F160" w:rsidR="00935F51" w:rsidRDefault="00935F51" w:rsidP="00935F51">
      <w:pPr>
        <w:spacing w:before="240" w:line="360" w:lineRule="auto"/>
        <w:contextualSpacing/>
        <w:jc w:val="both"/>
        <w:rPr>
          <w:rFonts w:asciiTheme="majorHAnsi" w:hAnsiTheme="majorHAnsi" w:cstheme="majorHAnsi"/>
          <w:color w:val="000000"/>
          <w:sz w:val="24"/>
          <w:szCs w:val="24"/>
          <w:lang w:eastAsia="pl-PL"/>
        </w:rPr>
      </w:pPr>
      <w:r w:rsidRPr="001E0BDE">
        <w:rPr>
          <w:rFonts w:asciiTheme="majorHAnsi" w:hAnsiTheme="majorHAnsi" w:cstheme="majorHAnsi"/>
          <w:color w:val="000000"/>
          <w:sz w:val="24"/>
          <w:szCs w:val="24"/>
          <w:lang w:eastAsia="pl-PL"/>
        </w:rPr>
        <w:lastRenderedPageBreak/>
        <w:t>Oferowana wartość zamówienia</w:t>
      </w:r>
      <w:r w:rsidR="00FE0917">
        <w:rPr>
          <w:rFonts w:asciiTheme="majorHAnsi" w:hAnsiTheme="majorHAnsi" w:cstheme="majorHAnsi"/>
          <w:color w:val="000000"/>
          <w:sz w:val="24"/>
          <w:szCs w:val="24"/>
          <w:lang w:eastAsia="pl-PL"/>
        </w:rPr>
        <w:t xml:space="preserve"> dla poszczególnych lokalizacji obiektów</w:t>
      </w:r>
      <w:r w:rsidRPr="001E0BDE">
        <w:rPr>
          <w:rFonts w:asciiTheme="majorHAnsi" w:hAnsiTheme="majorHAnsi" w:cstheme="majorHAnsi"/>
          <w:color w:val="000000"/>
          <w:sz w:val="24"/>
          <w:szCs w:val="24"/>
          <w:lang w:eastAsia="pl-PL"/>
        </w:rPr>
        <w:t xml:space="preserve"> :</w:t>
      </w:r>
    </w:p>
    <w:p w14:paraId="50AB51CB" w14:textId="25D22386" w:rsidR="00D26AC2" w:rsidRPr="001E0BDE" w:rsidRDefault="00D26AC2" w:rsidP="00D26AC2">
      <w:pPr>
        <w:spacing w:after="0" w:line="240" w:lineRule="auto"/>
        <w:contextualSpacing/>
        <w:rPr>
          <w:rFonts w:asciiTheme="majorHAnsi" w:hAnsiTheme="majorHAnsi" w:cstheme="majorHAnsi"/>
          <w:sz w:val="24"/>
          <w:szCs w:val="24"/>
        </w:rPr>
      </w:pPr>
    </w:p>
    <w:tbl>
      <w:tblPr>
        <w:tblW w:w="8222" w:type="dxa"/>
        <w:tblInd w:w="-10" w:type="dxa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848"/>
        <w:gridCol w:w="1074"/>
        <w:gridCol w:w="1465"/>
        <w:gridCol w:w="1417"/>
        <w:gridCol w:w="1418"/>
      </w:tblGrid>
      <w:tr w:rsidR="00380528" w:rsidRPr="001E0BDE" w14:paraId="1684BD80" w14:textId="77777777" w:rsidTr="00380528">
        <w:trPr>
          <w:trHeight w:val="1304"/>
        </w:trPr>
        <w:tc>
          <w:tcPr>
            <w:tcW w:w="2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DC29E" w14:textId="69A34055" w:rsidR="00380528" w:rsidRPr="001E0BDE" w:rsidRDefault="00380528" w:rsidP="003C6B81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</w:t>
            </w:r>
            <w:r w:rsidRPr="001E0BD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Przedmiot zamówienia 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D01A7D" w14:textId="7777777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E0BD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Nazwa jedn.</w:t>
            </w:r>
          </w:p>
          <w:p w14:paraId="52950740" w14:textId="7777777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E0BD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miary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BF17E1F" w14:textId="7777777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E0BD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Cena jedn. netto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46FEB7A" w14:textId="77777777" w:rsidR="00FE0917" w:rsidRDefault="00FE0917" w:rsidP="00AE1B70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</w:t>
            </w:r>
            <w:r w:rsidR="0038052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VAT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</w:p>
          <w:p w14:paraId="5A805FD9" w14:textId="40FF125A" w:rsidR="00380528" w:rsidRPr="001E0BDE" w:rsidRDefault="00FE0917" w:rsidP="00FE0917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[%]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F5E8801" w14:textId="25A6FEF5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E0BD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Cena jedn. brutto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80528" w:rsidRPr="001E0BDE" w14:paraId="55834BB3" w14:textId="77777777" w:rsidTr="00380528">
        <w:trPr>
          <w:trHeight w:val="202"/>
        </w:trPr>
        <w:tc>
          <w:tcPr>
            <w:tcW w:w="2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6FF0F" w14:textId="187EE0C0" w:rsidR="00380528" w:rsidRPr="00923541" w:rsidRDefault="00380528" w:rsidP="00923541">
            <w:pPr>
              <w:pStyle w:val="Akapitzlist"/>
              <w:spacing w:line="276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923541">
              <w:rPr>
                <w:rFonts w:asciiTheme="majorHAnsi" w:hAnsiTheme="majorHAnsi" w:cstheme="majorHAnsi"/>
                <w:b/>
                <w:sz w:val="16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53BC5D" w14:textId="5680D1E2" w:rsidR="00380528" w:rsidRPr="00923541" w:rsidRDefault="00380528" w:rsidP="0092354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923541"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6E146C" w14:textId="2700A46B" w:rsidR="00380528" w:rsidRPr="00923541" w:rsidRDefault="00380528" w:rsidP="0092354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923541">
              <w:rPr>
                <w:rFonts w:asciiTheme="majorHAnsi" w:hAnsiTheme="majorHAnsi" w:cstheme="majorHAnsi"/>
                <w:b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26EDE" w14:textId="5EB06420" w:rsidR="00380528" w:rsidRPr="00923541" w:rsidRDefault="00380528" w:rsidP="0092354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923541">
              <w:rPr>
                <w:rFonts w:asciiTheme="majorHAnsi" w:hAnsiTheme="majorHAnsi" w:cstheme="majorHAnsi"/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34093F" w14:textId="5A3BFD25" w:rsidR="00380528" w:rsidRPr="00923541" w:rsidRDefault="00380528" w:rsidP="0092354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923541">
              <w:rPr>
                <w:rFonts w:asciiTheme="majorHAnsi" w:hAnsiTheme="majorHAnsi" w:cstheme="majorHAnsi"/>
                <w:b/>
                <w:sz w:val="16"/>
                <w:szCs w:val="16"/>
              </w:rPr>
              <w:t>5</w:t>
            </w:r>
          </w:p>
        </w:tc>
      </w:tr>
      <w:tr w:rsidR="00380528" w:rsidRPr="001E0BDE" w14:paraId="4F8C11B4" w14:textId="77777777" w:rsidTr="00380528">
        <w:trPr>
          <w:trHeight w:val="620"/>
        </w:trPr>
        <w:tc>
          <w:tcPr>
            <w:tcW w:w="2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685BA" w14:textId="46089ED9" w:rsidR="00380528" w:rsidRPr="003C6B81" w:rsidRDefault="00380528" w:rsidP="003C6B81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3C6B81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wywóz nieczystości ze zbiornika przy Centrum Informacyjnym KPN w Karpaczu,  ul. Leśna 9 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25338B" w14:textId="7FB2AF6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m </w:t>
            </w:r>
            <w:r w:rsidRPr="003C6B81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1544A" w14:textId="7777777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B771F" w14:textId="7777777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697E5F" w14:textId="445D8316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80528" w:rsidRPr="001E0BDE" w14:paraId="055588B3" w14:textId="77777777" w:rsidTr="00380528">
        <w:trPr>
          <w:trHeight w:val="620"/>
        </w:trPr>
        <w:tc>
          <w:tcPr>
            <w:tcW w:w="2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1995F0" w14:textId="2B5310DD" w:rsidR="00380528" w:rsidRPr="003C6B81" w:rsidRDefault="00380528" w:rsidP="003C6B81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wywóz nieczystości ze zbiornika przy Domku Myśliwskim w Karpaczu, </w:t>
            </w:r>
            <w:r w:rsidRPr="00410C69">
              <w:rPr>
                <w:rFonts w:asciiTheme="majorHAnsi" w:hAnsiTheme="majorHAnsi" w:cstheme="majorHAnsi"/>
                <w:bCs/>
              </w:rPr>
              <w:t>ul. Na Śnieżkę 14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6F5CA3">
              <w:rPr>
                <w:rFonts w:asciiTheme="majorHAnsi" w:hAnsiTheme="majorHAnsi" w:cstheme="majorHAnsi"/>
                <w:bCs/>
              </w:rPr>
              <w:t>(teren górski)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99D4F4" w14:textId="7B44C6C6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m </w:t>
            </w:r>
            <w:r w:rsidRPr="003C6B81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C7DFB" w14:textId="7777777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9CD36" w14:textId="7777777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17D9FA" w14:textId="527AB9FC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80528" w:rsidRPr="001E0BDE" w14:paraId="0BFB801F" w14:textId="77777777" w:rsidTr="00380528">
        <w:trPr>
          <w:trHeight w:val="620"/>
        </w:trPr>
        <w:tc>
          <w:tcPr>
            <w:tcW w:w="2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4B3FD" w14:textId="773C4293" w:rsidR="00380528" w:rsidRPr="003C6B81" w:rsidRDefault="00380528" w:rsidP="007C65C6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wywóz nieczystości </w:t>
            </w:r>
            <w:r w:rsidRPr="00410C69">
              <w:rPr>
                <w:rFonts w:asciiTheme="majorHAnsi" w:hAnsiTheme="majorHAnsi" w:cstheme="majorHAnsi"/>
                <w:bCs/>
              </w:rPr>
              <w:t>ze zbiornika na terenie Karkonoskiego Banku Genów w Jeleniej Górze, ul. Myśliwska 9a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E9CB46" w14:textId="594371E6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m </w:t>
            </w:r>
            <w:r w:rsidRPr="003C6B81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4162DB" w14:textId="7777777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A62C6" w14:textId="7777777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0FC9F7" w14:textId="493DCDF7" w:rsidR="00380528" w:rsidRPr="001E0BDE" w:rsidRDefault="00380528" w:rsidP="00AE1B70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376775A" w14:textId="77777777" w:rsidR="005273A8" w:rsidRPr="001E0BDE" w:rsidRDefault="005273A8" w:rsidP="005273A8">
      <w:pPr>
        <w:pStyle w:val="Akapitzlist"/>
        <w:ind w:left="0"/>
        <w:jc w:val="both"/>
        <w:rPr>
          <w:rFonts w:asciiTheme="majorHAnsi" w:hAnsiTheme="majorHAnsi" w:cstheme="majorHAnsi"/>
          <w:sz w:val="24"/>
          <w:szCs w:val="24"/>
        </w:rPr>
      </w:pPr>
    </w:p>
    <w:p w14:paraId="22CDB3DB" w14:textId="32008B5D" w:rsidR="005273A8" w:rsidRPr="001E0BDE" w:rsidRDefault="005273A8" w:rsidP="005273A8">
      <w:pPr>
        <w:spacing w:after="0" w:line="24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1E0BDE">
        <w:rPr>
          <w:rFonts w:asciiTheme="majorHAnsi" w:hAnsiTheme="majorHAnsi" w:cstheme="majorHAnsi"/>
          <w:b/>
          <w:sz w:val="24"/>
          <w:szCs w:val="24"/>
        </w:rPr>
        <w:t>Oświadczam, że s</w:t>
      </w:r>
      <w:r w:rsidR="003C6B81">
        <w:rPr>
          <w:rFonts w:asciiTheme="majorHAnsi" w:hAnsiTheme="majorHAnsi" w:cstheme="majorHAnsi"/>
          <w:b/>
          <w:sz w:val="24"/>
          <w:szCs w:val="24"/>
        </w:rPr>
        <w:t>pełniamy warunki udziału w postę</w:t>
      </w:r>
      <w:r w:rsidRPr="001E0BDE">
        <w:rPr>
          <w:rFonts w:asciiTheme="majorHAnsi" w:hAnsiTheme="majorHAnsi" w:cstheme="majorHAnsi"/>
          <w:b/>
          <w:sz w:val="24"/>
          <w:szCs w:val="24"/>
        </w:rPr>
        <w:t>powaniu w zakresie:</w:t>
      </w:r>
    </w:p>
    <w:p w14:paraId="48798B49" w14:textId="77777777" w:rsidR="005273A8" w:rsidRPr="001E0BDE" w:rsidRDefault="005273A8" w:rsidP="005273A8">
      <w:pPr>
        <w:pStyle w:val="Akapitzlist"/>
        <w:spacing w:after="0" w:line="240" w:lineRule="auto"/>
        <w:ind w:left="364" w:right="29"/>
        <w:jc w:val="both"/>
        <w:rPr>
          <w:rFonts w:asciiTheme="majorHAnsi" w:hAnsiTheme="majorHAnsi" w:cstheme="majorHAnsi"/>
          <w:sz w:val="24"/>
          <w:szCs w:val="24"/>
        </w:rPr>
      </w:pPr>
    </w:p>
    <w:p w14:paraId="6DEF61F0" w14:textId="3169D938" w:rsidR="00B97EFE" w:rsidRPr="007C65C6" w:rsidRDefault="007C65C6" w:rsidP="007C65C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d</w:t>
      </w:r>
      <w:r w:rsidR="00B97EFE" w:rsidRPr="007C65C6">
        <w:rPr>
          <w:rFonts w:asciiTheme="majorHAnsi" w:hAnsiTheme="majorHAnsi" w:cstheme="majorHAnsi"/>
          <w:sz w:val="24"/>
          <w:szCs w:val="24"/>
        </w:rPr>
        <w:t>ysponowania odpowiednim potencjałem technicznym oraz osobami zdolnymi do wykonania zamówienia; posiadam sytuację finansową i ekonomiczną gwarantującą wykonanie zamówienia, a także odpowiednią wiedzę i doświadczenie.</w:t>
      </w:r>
    </w:p>
    <w:p w14:paraId="6593EEC7" w14:textId="77777777" w:rsidR="007C65C6" w:rsidRDefault="007C65C6" w:rsidP="00B97EFE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B8B3F1" w14:textId="77777777" w:rsidR="00935F51" w:rsidRPr="001E0BDE" w:rsidRDefault="00935F51" w:rsidP="00B97EFE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1E0BDE">
        <w:rPr>
          <w:rFonts w:asciiTheme="majorHAnsi" w:hAnsiTheme="majorHAnsi" w:cstheme="majorHAnsi"/>
          <w:b/>
          <w:bCs/>
          <w:sz w:val="24"/>
          <w:szCs w:val="24"/>
        </w:rPr>
        <w:t>Oświadczam, że:</w:t>
      </w:r>
    </w:p>
    <w:p w14:paraId="05DC170C" w14:textId="77777777" w:rsidR="00935F51" w:rsidRPr="001E0BDE" w:rsidRDefault="00935F51" w:rsidP="00935F51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1E0BDE">
        <w:rPr>
          <w:rFonts w:asciiTheme="majorHAnsi" w:hAnsiTheme="majorHAnsi" w:cstheme="majorHAnsi"/>
          <w:color w:val="000000"/>
          <w:sz w:val="24"/>
          <w:szCs w:val="24"/>
        </w:rPr>
        <w:t>Oświadczam, że zapoznałem się z opisem przedmiotu zamówienia i nie wnoszę do niego zastrzeżeń.</w:t>
      </w:r>
    </w:p>
    <w:p w14:paraId="676CC973" w14:textId="74130EF0" w:rsidR="00935F51" w:rsidRPr="001E0BDE" w:rsidRDefault="00935F51" w:rsidP="00935F51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1E0BDE">
        <w:rPr>
          <w:rFonts w:asciiTheme="majorHAnsi" w:hAnsiTheme="majorHAnsi" w:cstheme="majorHAnsi"/>
          <w:color w:val="000000"/>
          <w:sz w:val="24"/>
          <w:szCs w:val="24"/>
        </w:rPr>
        <w:t>Powyższe ceny zawierają wszystkie koszty związane z realizacją zamówienia.</w:t>
      </w:r>
      <w:r w:rsidR="00F74263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F74263" w:rsidRPr="00F74263">
        <w:rPr>
          <w:rFonts w:asciiTheme="majorHAnsi" w:hAnsiTheme="majorHAnsi" w:cstheme="majorHAnsi"/>
          <w:color w:val="000000"/>
          <w:sz w:val="24"/>
          <w:szCs w:val="24"/>
        </w:rPr>
        <w:t>W przypadku ofert składanych przez osoby fizyczne cena brutto obejmuje wszystkie należne składki ZUS oraz podatku.</w:t>
      </w:r>
    </w:p>
    <w:p w14:paraId="5379336B" w14:textId="77777777" w:rsidR="00935F51" w:rsidRDefault="00935F51" w:rsidP="00935F51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1E0BDE">
        <w:rPr>
          <w:rFonts w:asciiTheme="majorHAnsi" w:hAnsiTheme="majorHAnsi" w:cstheme="majorHAnsi"/>
          <w:color w:val="000000"/>
          <w:sz w:val="24"/>
          <w:szCs w:val="24"/>
        </w:rPr>
        <w:t>Jesteśmy związani ofertą przez okres 30 dni od dnia złożenia ofert.</w:t>
      </w:r>
    </w:p>
    <w:p w14:paraId="2171E192" w14:textId="50F41D90" w:rsidR="00F74263" w:rsidRPr="001E0BDE" w:rsidRDefault="00F74263" w:rsidP="00935F51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>
        <w:rPr>
          <w:rFonts w:asciiTheme="majorHAnsi" w:hAnsiTheme="majorHAnsi" w:cstheme="majorHAnsi"/>
          <w:color w:val="000000"/>
          <w:sz w:val="24"/>
          <w:szCs w:val="24"/>
        </w:rPr>
        <w:lastRenderedPageBreak/>
        <w:t>Z</w:t>
      </w:r>
      <w:r w:rsidRPr="00F74263">
        <w:rPr>
          <w:rFonts w:asciiTheme="majorHAnsi" w:hAnsiTheme="majorHAnsi" w:cstheme="majorHAnsi"/>
          <w:color w:val="000000"/>
          <w:sz w:val="24"/>
          <w:szCs w:val="24"/>
        </w:rPr>
        <w:t>amówienie zrealizujemy sami*/z udziałem podwykonawców* w zakresie ______________ (należy podać nazwę i adres podwykonawcy i zakres zamówienia).</w:t>
      </w:r>
    </w:p>
    <w:p w14:paraId="406594FE" w14:textId="434AADA9" w:rsidR="00F74263" w:rsidRDefault="00F74263" w:rsidP="00F74263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sz w:val="24"/>
          <w:szCs w:val="24"/>
        </w:rPr>
      </w:pPr>
      <w:r w:rsidRPr="00F74263">
        <w:rPr>
          <w:rFonts w:asciiTheme="majorHAnsi" w:hAnsiTheme="majorHAnsi" w:cstheme="majorHAnsi"/>
          <w:sz w:val="24"/>
          <w:szCs w:val="24"/>
        </w:rPr>
        <w:t>W razie wybrania przez Zamawiającego naszej oferty zobowiązujemy się do zawarcia umowy na warunkach zawartych w zapytaniu ofertowym oraz w miejscu i terminie określonym przez Zamawiającego.</w:t>
      </w:r>
    </w:p>
    <w:p w14:paraId="70E2599C" w14:textId="00E73193" w:rsidR="00F74263" w:rsidRDefault="00F74263" w:rsidP="00F74263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sz w:val="24"/>
          <w:szCs w:val="24"/>
        </w:rPr>
      </w:pPr>
      <w:r w:rsidRPr="001E0BDE">
        <w:rPr>
          <w:rFonts w:asciiTheme="majorHAnsi" w:hAnsiTheme="majorHAnsi" w:cstheme="majorHAnsi"/>
          <w:sz w:val="24"/>
          <w:szCs w:val="24"/>
        </w:rPr>
        <w:t>Oświadczam, że zapoznałem się ze wzorem umowy w niniejszym postępowaniu, akceptuję go i nie wnoszę do niego zastrzeżeń oraz przyjmuję warunki tam zawarte.</w:t>
      </w:r>
    </w:p>
    <w:p w14:paraId="300F3849" w14:textId="103C8EE9" w:rsidR="00F74263" w:rsidRPr="001E0BDE" w:rsidRDefault="00F74263" w:rsidP="00F74263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sz w:val="24"/>
          <w:szCs w:val="24"/>
        </w:rPr>
      </w:pPr>
      <w:r w:rsidRPr="00F74263">
        <w:rPr>
          <w:rFonts w:asciiTheme="majorHAnsi" w:hAnsiTheme="majorHAnsi" w:cstheme="majorHAnsi"/>
          <w:sz w:val="24"/>
          <w:szCs w:val="24"/>
        </w:rPr>
        <w:t>Posiadam zdolność techniczną i sytuację finansową pozwalającą na rzetelną i terminową realizację zamówienia.</w:t>
      </w:r>
    </w:p>
    <w:p w14:paraId="4F7E02BD" w14:textId="77777777" w:rsidR="00935F51" w:rsidRPr="001E0BDE" w:rsidRDefault="00935F51" w:rsidP="00935F51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color w:val="FF0000"/>
          <w:sz w:val="24"/>
          <w:szCs w:val="24"/>
        </w:rPr>
      </w:pPr>
      <w:r w:rsidRPr="001E0BDE">
        <w:rPr>
          <w:rFonts w:asciiTheme="majorHAnsi" w:hAnsiTheme="majorHAnsi" w:cstheme="majorHAnsi"/>
          <w:sz w:val="24"/>
          <w:szCs w:val="24"/>
        </w:rPr>
        <w:t>Wyrażam zgodę na przetwarzanie danych osobowych w zakresie niezbędnym do przeprowadzenia postępowania o udzielenie zamówienia publicznego, w szczególności</w:t>
      </w:r>
      <w:r w:rsidRPr="001E0BDE">
        <w:rPr>
          <w:rFonts w:asciiTheme="majorHAnsi" w:hAnsiTheme="majorHAnsi" w:cstheme="majorHAnsi"/>
          <w:color w:val="000000"/>
          <w:sz w:val="24"/>
          <w:szCs w:val="24"/>
        </w:rPr>
        <w:t xml:space="preserve"> imienia, nazwiska, firmy, adresu oraz zaoferowanej ceny. Zgoda obejmuje okres niezbędny do przeprowadzenia postępowania oraz okres związany z archiwizacją dokumentów. </w:t>
      </w:r>
    </w:p>
    <w:p w14:paraId="303BE3CE" w14:textId="77777777" w:rsidR="00935F51" w:rsidRPr="00F74263" w:rsidRDefault="00935F51" w:rsidP="00935F51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color w:val="FF0000"/>
          <w:sz w:val="24"/>
          <w:szCs w:val="24"/>
        </w:rPr>
      </w:pPr>
      <w:r w:rsidRPr="001E0BDE">
        <w:rPr>
          <w:rFonts w:asciiTheme="majorHAnsi" w:hAnsiTheme="majorHAnsi" w:cstheme="majorHAnsi"/>
          <w:color w:val="000000"/>
          <w:sz w:val="24"/>
          <w:szCs w:val="24"/>
        </w:rPr>
        <w:t>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06216C73" w14:textId="3F2E6DAA" w:rsidR="00F74263" w:rsidRPr="00F74263" w:rsidRDefault="00F74263" w:rsidP="00935F51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sz w:val="24"/>
          <w:szCs w:val="24"/>
        </w:rPr>
      </w:pPr>
      <w:r w:rsidRPr="00F74263">
        <w:rPr>
          <w:rFonts w:asciiTheme="majorHAnsi" w:hAnsiTheme="majorHAnsi" w:cstheme="majorHAnsi"/>
          <w:sz w:val="24"/>
          <w:szCs w:val="24"/>
        </w:rPr>
        <w:t>Informacje zawarte na stronach od nr __ do nr __ stanowią tajemnicę przedsiębiorstwa w rozumieniu przepisów ustawy o zwalczaniu nieuczciwej konkurencji (Dz.U. z 2018 r. poz. 419, 1637.).</w:t>
      </w:r>
    </w:p>
    <w:p w14:paraId="336DCB6D" w14:textId="76057E6E" w:rsidR="00B97EFE" w:rsidRPr="001E0BDE" w:rsidRDefault="00935F51" w:rsidP="00935F51">
      <w:pPr>
        <w:numPr>
          <w:ilvl w:val="2"/>
          <w:numId w:val="10"/>
        </w:numPr>
        <w:tabs>
          <w:tab w:val="clear" w:pos="2340"/>
          <w:tab w:val="num" w:pos="426"/>
        </w:tabs>
        <w:suppressAutoHyphens/>
        <w:spacing w:after="0" w:line="240" w:lineRule="auto"/>
        <w:ind w:left="426" w:hanging="568"/>
        <w:jc w:val="both"/>
        <w:rPr>
          <w:rFonts w:asciiTheme="majorHAnsi" w:hAnsiTheme="majorHAnsi" w:cstheme="majorHAnsi"/>
          <w:color w:val="FF0000"/>
          <w:sz w:val="24"/>
          <w:szCs w:val="24"/>
        </w:rPr>
      </w:pPr>
      <w:r w:rsidRPr="001E0BDE">
        <w:rPr>
          <w:rFonts w:asciiTheme="majorHAnsi" w:hAnsiTheme="majorHAnsi" w:cstheme="majorHAnsi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1E0BDE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1"/>
      </w:r>
      <w:r w:rsidRPr="001E0BDE">
        <w:rPr>
          <w:rFonts w:asciiTheme="majorHAnsi" w:hAnsiTheme="majorHAnsi" w:cstheme="majorHAnsi"/>
          <w:sz w:val="24"/>
          <w:szCs w:val="24"/>
        </w:rPr>
        <w:t>.</w:t>
      </w:r>
    </w:p>
    <w:p w14:paraId="7BD73C10" w14:textId="77777777" w:rsidR="001E2973" w:rsidRPr="001E0BDE" w:rsidRDefault="001E2973" w:rsidP="00BE4D88">
      <w:pPr>
        <w:suppressAutoHyphens/>
        <w:spacing w:after="0" w:line="240" w:lineRule="auto"/>
        <w:ind w:left="426"/>
        <w:jc w:val="both"/>
        <w:rPr>
          <w:rFonts w:asciiTheme="majorHAnsi" w:hAnsiTheme="majorHAnsi" w:cstheme="majorHAnsi"/>
          <w:color w:val="FF0000"/>
          <w:sz w:val="24"/>
          <w:szCs w:val="24"/>
        </w:rPr>
      </w:pPr>
    </w:p>
    <w:p w14:paraId="44BF094B" w14:textId="1B7EB43C" w:rsidR="007C65C6" w:rsidRDefault="00B97EFE" w:rsidP="00935F51">
      <w:pPr>
        <w:rPr>
          <w:rFonts w:asciiTheme="majorHAnsi" w:hAnsiTheme="majorHAnsi" w:cstheme="majorHAnsi"/>
          <w:color w:val="000000"/>
          <w:sz w:val="24"/>
          <w:szCs w:val="24"/>
        </w:rPr>
      </w:pPr>
      <w:r w:rsidRPr="001E0BDE">
        <w:rPr>
          <w:rFonts w:asciiTheme="majorHAnsi" w:hAnsiTheme="majorHAnsi" w:cstheme="majorHAnsi"/>
          <w:color w:val="000000"/>
          <w:sz w:val="24"/>
          <w:szCs w:val="24"/>
        </w:rPr>
        <w:t>.………………., dnia ………………………….</w:t>
      </w:r>
      <w:r w:rsidR="00935F51" w:rsidRPr="001E0BDE">
        <w:rPr>
          <w:rFonts w:asciiTheme="majorHAnsi" w:hAnsiTheme="majorHAnsi" w:cstheme="majorHAnsi"/>
          <w:color w:val="000000"/>
          <w:sz w:val="24"/>
          <w:szCs w:val="24"/>
        </w:rPr>
        <w:t xml:space="preserve">                   </w:t>
      </w:r>
      <w:r w:rsidR="007C65C6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7C65C6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7C65C6">
        <w:rPr>
          <w:rFonts w:asciiTheme="majorHAnsi" w:hAnsiTheme="majorHAnsi" w:cstheme="majorHAnsi"/>
          <w:color w:val="000000"/>
          <w:sz w:val="24"/>
          <w:szCs w:val="24"/>
        </w:rPr>
        <w:tab/>
      </w:r>
      <w:r w:rsidR="00935F51" w:rsidRPr="001E0BDE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……………………………………..</w:t>
      </w:r>
      <w:r w:rsidR="00BE4D88" w:rsidRPr="001E0BDE">
        <w:rPr>
          <w:rFonts w:asciiTheme="majorHAnsi" w:hAnsiTheme="majorHAnsi" w:cstheme="majorHAnsi"/>
          <w:color w:val="000000"/>
          <w:sz w:val="24"/>
          <w:szCs w:val="24"/>
        </w:rPr>
        <w:t xml:space="preserve">  </w:t>
      </w:r>
      <w:r w:rsidR="00935F51" w:rsidRPr="001E0BDE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</w:p>
    <w:p w14:paraId="37130593" w14:textId="24A96690" w:rsidR="0089302A" w:rsidRPr="00FE0917" w:rsidRDefault="00935F51" w:rsidP="00FE0917">
      <w:pPr>
        <w:ind w:left="5664" w:firstLine="708"/>
        <w:rPr>
          <w:rFonts w:asciiTheme="majorHAnsi" w:hAnsiTheme="majorHAnsi" w:cstheme="majorHAnsi"/>
          <w:color w:val="000000"/>
          <w:sz w:val="24"/>
          <w:szCs w:val="24"/>
        </w:rPr>
      </w:pPr>
      <w:r w:rsidRPr="001E0BDE">
        <w:rPr>
          <w:rFonts w:asciiTheme="majorHAnsi" w:hAnsiTheme="majorHAnsi" w:cstheme="majorHAnsi"/>
          <w:color w:val="000000"/>
          <w:sz w:val="24"/>
          <w:szCs w:val="24"/>
        </w:rPr>
        <w:t>podpis osoby uprawnionej</w:t>
      </w:r>
    </w:p>
    <w:sectPr w:rsidR="0089302A" w:rsidRPr="00FE0917" w:rsidSect="00DE15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257"/>
      <w:pgMar w:top="1417" w:right="1417" w:bottom="1417" w:left="141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2D970" w14:textId="77777777" w:rsidR="009C1709" w:rsidRDefault="009C1709" w:rsidP="00FD16F5">
      <w:pPr>
        <w:spacing w:after="0" w:line="240" w:lineRule="auto"/>
      </w:pPr>
      <w:r>
        <w:separator/>
      </w:r>
    </w:p>
  </w:endnote>
  <w:endnote w:type="continuationSeparator" w:id="0">
    <w:p w14:paraId="4372BDF1" w14:textId="77777777" w:rsidR="009C1709" w:rsidRDefault="009C1709" w:rsidP="00FD1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yriad Pro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D96C7" w14:textId="77777777" w:rsidR="004E359B" w:rsidRDefault="004E35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D302E" w14:textId="77777777" w:rsidR="000123A0" w:rsidRDefault="000123A0">
    <w:pPr>
      <w:pStyle w:val="Stopka"/>
    </w:pPr>
  </w:p>
  <w:p w14:paraId="2F9E1DEB" w14:textId="77777777" w:rsidR="000123A0" w:rsidRDefault="000123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F0C2E" w14:textId="49B91B0B" w:rsidR="000123A0" w:rsidRDefault="004E359B" w:rsidP="00DE153E">
    <w:pPr>
      <w:pStyle w:val="Stopka"/>
      <w:spacing w:after="840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3C26B32" wp14:editId="353B9468">
          <wp:simplePos x="0" y="0"/>
          <wp:positionH relativeFrom="column">
            <wp:posOffset>-901065</wp:posOffset>
          </wp:positionH>
          <wp:positionV relativeFrom="paragraph">
            <wp:posOffset>-19050</wp:posOffset>
          </wp:positionV>
          <wp:extent cx="7560310" cy="72390"/>
          <wp:effectExtent l="0" t="0" r="0" b="0"/>
          <wp:wrapNone/>
          <wp:docPr id="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2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0" distR="0" simplePos="0" relativeHeight="251657216" behindDoc="1" locked="0" layoutInCell="1" allowOverlap="1" wp14:anchorId="24971F7A" wp14:editId="7D509676">
          <wp:simplePos x="0" y="0"/>
          <wp:positionH relativeFrom="page">
            <wp:posOffset>974090</wp:posOffset>
          </wp:positionH>
          <wp:positionV relativeFrom="paragraph">
            <wp:posOffset>173990</wp:posOffset>
          </wp:positionV>
          <wp:extent cx="5607685" cy="480695"/>
          <wp:effectExtent l="0" t="0" r="0" b="0"/>
          <wp:wrapNone/>
          <wp:docPr id="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685" cy="4806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CB4CC" w14:textId="77777777" w:rsidR="009C1709" w:rsidRDefault="009C1709" w:rsidP="00FD16F5">
      <w:pPr>
        <w:spacing w:after="0" w:line="240" w:lineRule="auto"/>
      </w:pPr>
      <w:r>
        <w:separator/>
      </w:r>
    </w:p>
  </w:footnote>
  <w:footnote w:type="continuationSeparator" w:id="0">
    <w:p w14:paraId="756912D4" w14:textId="77777777" w:rsidR="009C1709" w:rsidRDefault="009C1709" w:rsidP="00FD16F5">
      <w:pPr>
        <w:spacing w:after="0" w:line="240" w:lineRule="auto"/>
      </w:pPr>
      <w:r>
        <w:continuationSeparator/>
      </w:r>
    </w:p>
  </w:footnote>
  <w:footnote w:id="1">
    <w:p w14:paraId="771A69E5" w14:textId="29631231" w:rsidR="00935F51" w:rsidRPr="00B97EFE" w:rsidRDefault="00935F51" w:rsidP="00935F51">
      <w:pPr>
        <w:jc w:val="both"/>
      </w:pPr>
      <w:r>
        <w:rPr>
          <w:rStyle w:val="Odwoanieprzypisudolnego"/>
        </w:rPr>
        <w:footnoteRef/>
      </w:r>
      <w:r>
        <w:t xml:space="preserve"> </w:t>
      </w:r>
      <w:r w:rsidRPr="002B6EA3">
        <w:rPr>
          <w:rFonts w:cs="Calibri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B5D6B14" w14:textId="77777777" w:rsidR="00935F51" w:rsidRPr="002B6EA3" w:rsidRDefault="00935F51" w:rsidP="00935F51">
      <w:pPr>
        <w:jc w:val="both"/>
        <w:rPr>
          <w:rFonts w:cs="Calibri"/>
          <w:sz w:val="16"/>
          <w:szCs w:val="16"/>
        </w:rPr>
      </w:pPr>
    </w:p>
    <w:p w14:paraId="59E1C5E4" w14:textId="77777777" w:rsidR="00935F51" w:rsidRPr="002B6EA3" w:rsidRDefault="00935F51" w:rsidP="00935F51">
      <w:pPr>
        <w:jc w:val="both"/>
        <w:rPr>
          <w:rFonts w:cs="Calibri"/>
          <w:sz w:val="16"/>
          <w:szCs w:val="16"/>
        </w:rPr>
      </w:pPr>
      <w:r w:rsidRPr="002B6EA3">
        <w:rPr>
          <w:rFonts w:cs="Calibri"/>
          <w:sz w:val="16"/>
          <w:szCs w:val="16"/>
        </w:rPr>
        <w:t>1)</w:t>
      </w:r>
      <w:r w:rsidRPr="002B6EA3">
        <w:rPr>
          <w:rFonts w:cs="Calibri"/>
          <w:sz w:val="16"/>
          <w:szCs w:val="16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719DAF" w14:textId="77777777" w:rsidR="00935F51" w:rsidRPr="002B6EA3" w:rsidRDefault="00935F51" w:rsidP="00935F51">
      <w:pPr>
        <w:jc w:val="both"/>
        <w:rPr>
          <w:rFonts w:cs="Calibri"/>
          <w:sz w:val="16"/>
          <w:szCs w:val="16"/>
        </w:rPr>
      </w:pPr>
    </w:p>
    <w:p w14:paraId="32BB24F5" w14:textId="77777777" w:rsidR="00935F51" w:rsidRPr="002B6EA3" w:rsidRDefault="00935F51" w:rsidP="00935F51">
      <w:pPr>
        <w:jc w:val="both"/>
        <w:rPr>
          <w:rFonts w:cs="Calibri"/>
          <w:sz w:val="16"/>
          <w:szCs w:val="16"/>
        </w:rPr>
      </w:pPr>
      <w:r w:rsidRPr="002B6EA3">
        <w:rPr>
          <w:rFonts w:cs="Calibri"/>
          <w:sz w:val="16"/>
          <w:szCs w:val="16"/>
        </w:rPr>
        <w:t>2)</w:t>
      </w:r>
      <w:r w:rsidRPr="002B6EA3">
        <w:rPr>
          <w:rFonts w:cs="Calibri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859170" w14:textId="77777777" w:rsidR="00935F51" w:rsidRPr="002B6EA3" w:rsidRDefault="00935F51" w:rsidP="00935F51">
      <w:pPr>
        <w:jc w:val="both"/>
        <w:rPr>
          <w:rFonts w:cs="Calibri"/>
          <w:sz w:val="16"/>
          <w:szCs w:val="16"/>
        </w:rPr>
      </w:pPr>
    </w:p>
    <w:p w14:paraId="2F2945A3" w14:textId="77777777" w:rsidR="00935F51" w:rsidRPr="002B6EA3" w:rsidRDefault="00935F51" w:rsidP="00935F51">
      <w:pPr>
        <w:jc w:val="both"/>
        <w:rPr>
          <w:rFonts w:cs="Calibri"/>
          <w:sz w:val="16"/>
          <w:szCs w:val="16"/>
        </w:rPr>
      </w:pPr>
      <w:r w:rsidRPr="002B6EA3">
        <w:rPr>
          <w:rFonts w:cs="Calibri"/>
          <w:sz w:val="16"/>
          <w:szCs w:val="16"/>
        </w:rPr>
        <w:t>3)</w:t>
      </w:r>
      <w:r w:rsidRPr="002B6EA3">
        <w:rPr>
          <w:rFonts w:cs="Calibri"/>
          <w:sz w:val="16"/>
          <w:szCs w:val="16"/>
        </w:rPr>
        <w:tab/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D6150C9" w14:textId="77777777" w:rsidR="00935F51" w:rsidRDefault="00935F51" w:rsidP="00935F51">
      <w:pPr>
        <w:pStyle w:val="Tekstprzypisudolnego"/>
      </w:pPr>
    </w:p>
    <w:p w14:paraId="47E99BF7" w14:textId="77777777" w:rsidR="0011665E" w:rsidRDefault="0011665E" w:rsidP="00935F51">
      <w:pPr>
        <w:pStyle w:val="Tekstprzypisudolnego"/>
      </w:pPr>
    </w:p>
    <w:p w14:paraId="7871517B" w14:textId="77777777" w:rsidR="0011665E" w:rsidRDefault="0011665E" w:rsidP="00935F5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75CB" w14:textId="77777777" w:rsidR="004E359B" w:rsidRDefault="004E35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32E5" w14:textId="77777777" w:rsidR="004E359B" w:rsidRDefault="004E35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85EDA" w14:textId="73D3490F" w:rsidR="000123A0" w:rsidRPr="00610C1B" w:rsidRDefault="004E359B" w:rsidP="00DE153E">
    <w:pPr>
      <w:pStyle w:val="Nagwek7"/>
      <w:tabs>
        <w:tab w:val="clear" w:pos="0"/>
      </w:tabs>
      <w:spacing w:before="240" w:after="120" w:line="216" w:lineRule="auto"/>
      <w:ind w:left="0" w:firstLine="0"/>
      <w:rPr>
        <w:rFonts w:ascii="Lato" w:hAnsi="Lato" w:cs="Myriad Pro"/>
        <w:b w:val="0"/>
        <w:color w:val="7F9F19"/>
        <w:szCs w:val="30"/>
      </w:rPr>
    </w:pPr>
    <w:r w:rsidRPr="00610C1B">
      <w:rPr>
        <w:rFonts w:ascii="Lato" w:hAnsi="Lato"/>
        <w:b w:val="0"/>
        <w:noProof/>
        <w:color w:val="7F9F19"/>
        <w:sz w:val="48"/>
        <w:lang w:eastAsia="pl-PL"/>
      </w:rPr>
      <w:drawing>
        <wp:anchor distT="0" distB="0" distL="114935" distR="114935" simplePos="0" relativeHeight="251656192" behindDoc="1" locked="0" layoutInCell="1" allowOverlap="1" wp14:anchorId="3AE0D052" wp14:editId="70BF3EA6">
          <wp:simplePos x="0" y="0"/>
          <wp:positionH relativeFrom="column">
            <wp:posOffset>-413385</wp:posOffset>
          </wp:positionH>
          <wp:positionV relativeFrom="paragraph">
            <wp:posOffset>86360</wp:posOffset>
          </wp:positionV>
          <wp:extent cx="941070" cy="941070"/>
          <wp:effectExtent l="0" t="0" r="0" b="0"/>
          <wp:wrapNone/>
          <wp:docPr id="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1070" cy="9410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5380" w:rsidRPr="00610C1B">
      <w:rPr>
        <w:rFonts w:ascii="Lato" w:hAnsi="Lato" w:cs="Myriad Pro"/>
        <w:b w:val="0"/>
        <w:color w:val="7F9F19"/>
        <w:sz w:val="40"/>
        <w:szCs w:val="30"/>
      </w:rPr>
      <w:t>KARKONOSKI PARK NARODOWY</w:t>
    </w:r>
  </w:p>
  <w:tbl>
    <w:tblPr>
      <w:tblW w:w="0" w:type="auto"/>
      <w:tblInd w:w="1668" w:type="dxa"/>
      <w:tblLook w:val="04A0" w:firstRow="1" w:lastRow="0" w:firstColumn="1" w:lastColumn="0" w:noHBand="0" w:noVBand="1"/>
    </w:tblPr>
    <w:tblGrid>
      <w:gridCol w:w="3126"/>
      <w:gridCol w:w="2827"/>
    </w:tblGrid>
    <w:tr w:rsidR="00E25380" w:rsidRPr="00EB37D0" w14:paraId="45249463" w14:textId="77777777" w:rsidTr="00B41A62">
      <w:trPr>
        <w:trHeight w:val="714"/>
      </w:trPr>
      <w:tc>
        <w:tcPr>
          <w:tcW w:w="3126" w:type="dxa"/>
        </w:tcPr>
        <w:p w14:paraId="76ABBF56" w14:textId="15D8D1F7" w:rsidR="00E25380" w:rsidRPr="00B41A62" w:rsidRDefault="00E25380" w:rsidP="00B41A62">
          <w:pPr>
            <w:pStyle w:val="Nagwek7"/>
            <w:tabs>
              <w:tab w:val="clear" w:pos="0"/>
              <w:tab w:val="left" w:pos="9506"/>
            </w:tabs>
            <w:spacing w:line="252" w:lineRule="auto"/>
            <w:ind w:left="0" w:firstLine="0"/>
            <w:jc w:val="left"/>
            <w:rPr>
              <w:b w:val="0"/>
              <w:color w:val="3B3838"/>
              <w:sz w:val="28"/>
              <w:szCs w:val="28"/>
            </w:rPr>
          </w:pPr>
          <w:r w:rsidRPr="00B41A62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 xml:space="preserve">ul. </w:t>
          </w:r>
          <w:r w:rsidR="004E359B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>Cieplick</w:t>
          </w:r>
          <w:r w:rsidR="00663F9A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>a</w:t>
          </w:r>
          <w:r w:rsidR="004E359B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 xml:space="preserve"> 196</w:t>
          </w:r>
          <w:r w:rsidRPr="00B41A62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br/>
            <w:t>58-570 Jelenia Góra</w:t>
          </w:r>
        </w:p>
      </w:tc>
      <w:tc>
        <w:tcPr>
          <w:tcW w:w="2827" w:type="dxa"/>
        </w:tcPr>
        <w:p w14:paraId="35D846E5" w14:textId="77777777" w:rsidR="00E25380" w:rsidRPr="00EB37D0" w:rsidRDefault="00E25380" w:rsidP="00B41A62">
          <w:pPr>
            <w:pStyle w:val="Nagwek7"/>
            <w:tabs>
              <w:tab w:val="clear" w:pos="0"/>
              <w:tab w:val="left" w:pos="9506"/>
            </w:tabs>
            <w:spacing w:line="252" w:lineRule="auto"/>
            <w:ind w:left="0" w:firstLine="0"/>
            <w:jc w:val="left"/>
            <w:rPr>
              <w:b w:val="0"/>
              <w:color w:val="3B3838"/>
              <w:sz w:val="18"/>
              <w:szCs w:val="18"/>
              <w:lang w:val="en-US"/>
            </w:rPr>
          </w:pP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t>tel./fax +48 75 755 33 48</w:t>
          </w: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br/>
            <w:t xml:space="preserve">e-mail: </w:t>
          </w:r>
          <w:hyperlink w:history="1">
            <w:r w:rsidRPr="00EB37D0">
              <w:rPr>
                <w:rFonts w:ascii="Calibri" w:hAnsi="Calibri" w:cs="Calibri"/>
                <w:b w:val="0"/>
                <w:color w:val="3B3838"/>
                <w:spacing w:val="6"/>
                <w:sz w:val="18"/>
                <w:szCs w:val="18"/>
                <w:lang w:val="en-US"/>
              </w:rPr>
              <w:t>sekretariat@kpnmab.pl</w:t>
            </w:r>
          </w:hyperlink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br/>
            <w:t>www.kpnmab.pl</w:t>
          </w:r>
        </w:p>
      </w:tc>
    </w:tr>
  </w:tbl>
  <w:p w14:paraId="275D6199" w14:textId="51C5C9E4" w:rsidR="00E25380" w:rsidRPr="00E25380" w:rsidRDefault="004E359B" w:rsidP="00E25380">
    <w:pPr>
      <w:spacing w:after="360"/>
      <w:rPr>
        <w:sz w:val="16"/>
        <w:lang w:eastAsia="zh-CN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DA4BBB8" wp14:editId="01987B7B">
          <wp:simplePos x="0" y="0"/>
          <wp:positionH relativeFrom="column">
            <wp:posOffset>-901065</wp:posOffset>
          </wp:positionH>
          <wp:positionV relativeFrom="paragraph">
            <wp:posOffset>288290</wp:posOffset>
          </wp:positionV>
          <wp:extent cx="7560310" cy="72390"/>
          <wp:effectExtent l="0" t="0" r="0" b="0"/>
          <wp:wrapNone/>
          <wp:docPr id="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2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F0D22980"/>
    <w:name w:val="WW8Num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C33ADE"/>
    <w:multiLevelType w:val="hybridMultilevel"/>
    <w:tmpl w:val="87B25E80"/>
    <w:lvl w:ilvl="0" w:tplc="D0BEABA0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19450FB8"/>
    <w:multiLevelType w:val="hybridMultilevel"/>
    <w:tmpl w:val="6BF4C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C2DE6"/>
    <w:multiLevelType w:val="hybridMultilevel"/>
    <w:tmpl w:val="54A250B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4452BD3"/>
    <w:multiLevelType w:val="hybridMultilevel"/>
    <w:tmpl w:val="9CB42B3A"/>
    <w:lvl w:ilvl="0" w:tplc="CC9AAABA">
      <w:start w:val="1"/>
      <w:numFmt w:val="decimal"/>
      <w:lvlText w:val="%1)"/>
      <w:lvlJc w:val="left"/>
      <w:pPr>
        <w:ind w:left="1070" w:hanging="360"/>
      </w:pPr>
      <w:rPr>
        <w:rFonts w:asciiTheme="minorHAnsi" w:eastAsia="Times New Roman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69443A0"/>
    <w:multiLevelType w:val="hybridMultilevel"/>
    <w:tmpl w:val="7CFAFF7E"/>
    <w:lvl w:ilvl="0" w:tplc="0A801290">
      <w:start w:val="1"/>
      <w:numFmt w:val="decimal"/>
      <w:lvlText w:val="%1."/>
      <w:lvlJc w:val="left"/>
      <w:pPr>
        <w:ind w:left="364" w:hanging="360"/>
      </w:pPr>
      <w:rPr>
        <w:rFonts w:asciiTheme="minorHAnsi" w:hAnsiTheme="minorHAnsi" w:cstheme="minorHAnsi" w:hint="default"/>
        <w:b/>
        <w:color w:val="auto"/>
        <w:sz w:val="22"/>
        <w:szCs w:val="20"/>
      </w:rPr>
    </w:lvl>
    <w:lvl w:ilvl="1" w:tplc="1D8254CE">
      <w:start w:val="1"/>
      <w:numFmt w:val="decimal"/>
      <w:lvlText w:val="%2)"/>
      <w:lvlJc w:val="left"/>
      <w:pPr>
        <w:ind w:left="644" w:hanging="360"/>
      </w:pPr>
      <w:rPr>
        <w:rFonts w:asciiTheme="minorHAnsi" w:eastAsia="Calibr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2DBD6A88"/>
    <w:multiLevelType w:val="hybridMultilevel"/>
    <w:tmpl w:val="6FACBD52"/>
    <w:lvl w:ilvl="0" w:tplc="6ED07E5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3132F"/>
    <w:multiLevelType w:val="multilevel"/>
    <w:tmpl w:val="70ACDE72"/>
    <w:lvl w:ilvl="0">
      <w:start w:val="58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570"/>
      <w:numFmt w:val="decimal"/>
      <w:lvlText w:val="%1-%2"/>
      <w:lvlJc w:val="left"/>
      <w:pPr>
        <w:ind w:left="176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D8136C3"/>
    <w:multiLevelType w:val="hybridMultilevel"/>
    <w:tmpl w:val="5F965E1C"/>
    <w:lvl w:ilvl="0" w:tplc="6E9EFAB8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05A43"/>
    <w:multiLevelType w:val="hybridMultilevel"/>
    <w:tmpl w:val="7E1425BE"/>
    <w:lvl w:ilvl="0" w:tplc="8FDA2A6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48CD1943"/>
    <w:multiLevelType w:val="hybridMultilevel"/>
    <w:tmpl w:val="54A250B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BC04DE4"/>
    <w:multiLevelType w:val="hybridMultilevel"/>
    <w:tmpl w:val="CFBE4200"/>
    <w:lvl w:ilvl="0" w:tplc="19B20ED6">
      <w:start w:val="10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" w:hanging="360"/>
      </w:pPr>
    </w:lvl>
    <w:lvl w:ilvl="2" w:tplc="0415001B" w:tentative="1">
      <w:start w:val="1"/>
      <w:numFmt w:val="lowerRoman"/>
      <w:lvlText w:val="%3."/>
      <w:lvlJc w:val="right"/>
      <w:pPr>
        <w:ind w:left="744" w:hanging="180"/>
      </w:pPr>
    </w:lvl>
    <w:lvl w:ilvl="3" w:tplc="0415000F" w:tentative="1">
      <w:start w:val="1"/>
      <w:numFmt w:val="decimal"/>
      <w:lvlText w:val="%4."/>
      <w:lvlJc w:val="left"/>
      <w:pPr>
        <w:ind w:left="1464" w:hanging="360"/>
      </w:pPr>
    </w:lvl>
    <w:lvl w:ilvl="4" w:tplc="04150019" w:tentative="1">
      <w:start w:val="1"/>
      <w:numFmt w:val="lowerLetter"/>
      <w:lvlText w:val="%5."/>
      <w:lvlJc w:val="left"/>
      <w:pPr>
        <w:ind w:left="2184" w:hanging="360"/>
      </w:pPr>
    </w:lvl>
    <w:lvl w:ilvl="5" w:tplc="0415001B" w:tentative="1">
      <w:start w:val="1"/>
      <w:numFmt w:val="lowerRoman"/>
      <w:lvlText w:val="%6."/>
      <w:lvlJc w:val="right"/>
      <w:pPr>
        <w:ind w:left="2904" w:hanging="180"/>
      </w:pPr>
    </w:lvl>
    <w:lvl w:ilvl="6" w:tplc="0415000F" w:tentative="1">
      <w:start w:val="1"/>
      <w:numFmt w:val="decimal"/>
      <w:lvlText w:val="%7."/>
      <w:lvlJc w:val="left"/>
      <w:pPr>
        <w:ind w:left="3624" w:hanging="360"/>
      </w:pPr>
    </w:lvl>
    <w:lvl w:ilvl="7" w:tplc="04150019" w:tentative="1">
      <w:start w:val="1"/>
      <w:numFmt w:val="lowerLetter"/>
      <w:lvlText w:val="%8."/>
      <w:lvlJc w:val="left"/>
      <w:pPr>
        <w:ind w:left="4344" w:hanging="360"/>
      </w:pPr>
    </w:lvl>
    <w:lvl w:ilvl="8" w:tplc="0415001B" w:tentative="1">
      <w:start w:val="1"/>
      <w:numFmt w:val="lowerRoman"/>
      <w:lvlText w:val="%9."/>
      <w:lvlJc w:val="right"/>
      <w:pPr>
        <w:ind w:left="5064" w:hanging="180"/>
      </w:pPr>
    </w:lvl>
  </w:abstractNum>
  <w:abstractNum w:abstractNumId="13" w15:restartNumberingAfterBreak="0">
    <w:nsid w:val="526F2E60"/>
    <w:multiLevelType w:val="hybridMultilevel"/>
    <w:tmpl w:val="71EE29BC"/>
    <w:lvl w:ilvl="0" w:tplc="A13ABC26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4" w15:restartNumberingAfterBreak="0">
    <w:nsid w:val="5F157D8B"/>
    <w:multiLevelType w:val="hybridMultilevel"/>
    <w:tmpl w:val="263642B0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E8E015F"/>
    <w:multiLevelType w:val="hybridMultilevel"/>
    <w:tmpl w:val="72161AAA"/>
    <w:lvl w:ilvl="0" w:tplc="EE82A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818673">
    <w:abstractNumId w:val="0"/>
  </w:num>
  <w:num w:numId="2" w16cid:durableId="844830570">
    <w:abstractNumId w:val="7"/>
  </w:num>
  <w:num w:numId="3" w16cid:durableId="252248267">
    <w:abstractNumId w:val="14"/>
  </w:num>
  <w:num w:numId="4" w16cid:durableId="1722555183">
    <w:abstractNumId w:val="15"/>
  </w:num>
  <w:num w:numId="5" w16cid:durableId="1647707293">
    <w:abstractNumId w:val="6"/>
  </w:num>
  <w:num w:numId="6" w16cid:durableId="1053312285">
    <w:abstractNumId w:val="8"/>
  </w:num>
  <w:num w:numId="7" w16cid:durableId="2071030791">
    <w:abstractNumId w:val="5"/>
  </w:num>
  <w:num w:numId="8" w16cid:durableId="796335138">
    <w:abstractNumId w:val="10"/>
  </w:num>
  <w:num w:numId="9" w16cid:durableId="891845221">
    <w:abstractNumId w:val="12"/>
  </w:num>
  <w:num w:numId="10" w16cid:durableId="532428748">
    <w:abstractNumId w:val="1"/>
  </w:num>
  <w:num w:numId="11" w16cid:durableId="738134427">
    <w:abstractNumId w:val="9"/>
  </w:num>
  <w:num w:numId="12" w16cid:durableId="186531434">
    <w:abstractNumId w:val="13"/>
  </w:num>
  <w:num w:numId="13" w16cid:durableId="2145728455">
    <w:abstractNumId w:val="2"/>
  </w:num>
  <w:num w:numId="14" w16cid:durableId="1228222136">
    <w:abstractNumId w:val="11"/>
  </w:num>
  <w:num w:numId="15" w16cid:durableId="1671441524">
    <w:abstractNumId w:val="4"/>
  </w:num>
  <w:num w:numId="16" w16cid:durableId="11548358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9B"/>
    <w:rsid w:val="000123A0"/>
    <w:rsid w:val="00021627"/>
    <w:rsid w:val="00045523"/>
    <w:rsid w:val="0007776A"/>
    <w:rsid w:val="00084203"/>
    <w:rsid w:val="000B3A2D"/>
    <w:rsid w:val="00116482"/>
    <w:rsid w:val="0011665E"/>
    <w:rsid w:val="00116DFF"/>
    <w:rsid w:val="001210CD"/>
    <w:rsid w:val="001D1E90"/>
    <w:rsid w:val="001E0BDE"/>
    <w:rsid w:val="001E2973"/>
    <w:rsid w:val="002230C5"/>
    <w:rsid w:val="002533FF"/>
    <w:rsid w:val="00295617"/>
    <w:rsid w:val="00295AF4"/>
    <w:rsid w:val="002A0547"/>
    <w:rsid w:val="002D2315"/>
    <w:rsid w:val="002E3040"/>
    <w:rsid w:val="002E60CD"/>
    <w:rsid w:val="00374D75"/>
    <w:rsid w:val="00380528"/>
    <w:rsid w:val="003C6B81"/>
    <w:rsid w:val="003E081E"/>
    <w:rsid w:val="003E3BED"/>
    <w:rsid w:val="003F04D4"/>
    <w:rsid w:val="00432ACA"/>
    <w:rsid w:val="00442603"/>
    <w:rsid w:val="00487ADD"/>
    <w:rsid w:val="00497BED"/>
    <w:rsid w:val="004B5682"/>
    <w:rsid w:val="004E359B"/>
    <w:rsid w:val="00514A65"/>
    <w:rsid w:val="00520C1E"/>
    <w:rsid w:val="00522C27"/>
    <w:rsid w:val="005273A8"/>
    <w:rsid w:val="00541AEC"/>
    <w:rsid w:val="00566609"/>
    <w:rsid w:val="005C6802"/>
    <w:rsid w:val="00610C1B"/>
    <w:rsid w:val="00624ABD"/>
    <w:rsid w:val="0065343D"/>
    <w:rsid w:val="00663F9A"/>
    <w:rsid w:val="006642E8"/>
    <w:rsid w:val="00686D81"/>
    <w:rsid w:val="00690193"/>
    <w:rsid w:val="006A0C3E"/>
    <w:rsid w:val="006A2820"/>
    <w:rsid w:val="006F5CA3"/>
    <w:rsid w:val="0071527D"/>
    <w:rsid w:val="007C65C6"/>
    <w:rsid w:val="007D1161"/>
    <w:rsid w:val="007E7814"/>
    <w:rsid w:val="0089302A"/>
    <w:rsid w:val="00893525"/>
    <w:rsid w:val="008A1810"/>
    <w:rsid w:val="008F524D"/>
    <w:rsid w:val="008F7B55"/>
    <w:rsid w:val="00923541"/>
    <w:rsid w:val="009344C7"/>
    <w:rsid w:val="00935F51"/>
    <w:rsid w:val="009448EB"/>
    <w:rsid w:val="00975389"/>
    <w:rsid w:val="009B6BF1"/>
    <w:rsid w:val="009C1709"/>
    <w:rsid w:val="009D1394"/>
    <w:rsid w:val="009D5E1B"/>
    <w:rsid w:val="00A5256C"/>
    <w:rsid w:val="00A77A83"/>
    <w:rsid w:val="00AE3437"/>
    <w:rsid w:val="00B41A62"/>
    <w:rsid w:val="00B6164F"/>
    <w:rsid w:val="00B97EFE"/>
    <w:rsid w:val="00BA0953"/>
    <w:rsid w:val="00BC6D91"/>
    <w:rsid w:val="00BE4D88"/>
    <w:rsid w:val="00BF4235"/>
    <w:rsid w:val="00C00C9D"/>
    <w:rsid w:val="00C2087C"/>
    <w:rsid w:val="00C46B60"/>
    <w:rsid w:val="00C93749"/>
    <w:rsid w:val="00CA5921"/>
    <w:rsid w:val="00CD4366"/>
    <w:rsid w:val="00CD498D"/>
    <w:rsid w:val="00CE16C7"/>
    <w:rsid w:val="00D26AC2"/>
    <w:rsid w:val="00D27C12"/>
    <w:rsid w:val="00D36744"/>
    <w:rsid w:val="00D879AD"/>
    <w:rsid w:val="00DA278A"/>
    <w:rsid w:val="00DE153E"/>
    <w:rsid w:val="00DE67A6"/>
    <w:rsid w:val="00E0471C"/>
    <w:rsid w:val="00E25380"/>
    <w:rsid w:val="00E539E7"/>
    <w:rsid w:val="00E5430A"/>
    <w:rsid w:val="00E57ABD"/>
    <w:rsid w:val="00E72B82"/>
    <w:rsid w:val="00E73455"/>
    <w:rsid w:val="00E93478"/>
    <w:rsid w:val="00EB37D0"/>
    <w:rsid w:val="00F74263"/>
    <w:rsid w:val="00F97C52"/>
    <w:rsid w:val="00FA1507"/>
    <w:rsid w:val="00FA6556"/>
    <w:rsid w:val="00FB18F9"/>
    <w:rsid w:val="00FC2589"/>
    <w:rsid w:val="00FD16F5"/>
    <w:rsid w:val="00FE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B97FF"/>
  <w15:chartTrackingRefBased/>
  <w15:docId w15:val="{8FE7F468-D6D3-4294-AECE-70206438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FD16F5"/>
    <w:pPr>
      <w:keepNext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color w:val="008000"/>
      <w:sz w:val="36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1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16F5"/>
  </w:style>
  <w:style w:type="paragraph" w:styleId="Stopka">
    <w:name w:val="footer"/>
    <w:basedOn w:val="Normalny"/>
    <w:link w:val="StopkaZnak"/>
    <w:uiPriority w:val="99"/>
    <w:unhideWhenUsed/>
    <w:rsid w:val="00FD1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16F5"/>
  </w:style>
  <w:style w:type="character" w:customStyle="1" w:styleId="Nagwek7Znak">
    <w:name w:val="Nagłówek 7 Znak"/>
    <w:link w:val="Nagwek7"/>
    <w:rsid w:val="00FD16F5"/>
    <w:rPr>
      <w:rFonts w:ascii="Arial" w:eastAsia="Times New Roman" w:hAnsi="Arial" w:cs="Arial"/>
      <w:b/>
      <w:bCs/>
      <w:color w:val="008000"/>
      <w:sz w:val="36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FD16F5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zh-CN"/>
    </w:rPr>
  </w:style>
  <w:style w:type="character" w:customStyle="1" w:styleId="TekstpodstawowyZnak">
    <w:name w:val="Tekst podstawowy Znak"/>
    <w:link w:val="Tekstpodstawowy"/>
    <w:rsid w:val="00FD16F5"/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character" w:styleId="Hipercze">
    <w:name w:val="Hyperlink"/>
    <w:uiPriority w:val="99"/>
    <w:unhideWhenUsed/>
    <w:rsid w:val="000123A0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E60CD"/>
    <w:rPr>
      <w:rFonts w:ascii="Segoe UI" w:hAnsi="Segoe UI" w:cs="Segoe UI"/>
      <w:sz w:val="18"/>
      <w:szCs w:val="18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116DF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253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07776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Akapit z listą 1,maz_wyliczenie,opis dzialania,K-P_odwolanie,A_wyliczenie,Akapit z listą5,sw tekst,ISCG Numerowanie,lp1,L1,Numerowanie,List Paragraph,Średnia siatka 1 — akcent 21,Akapit z listą51,normalny tekst,T_SZ_List Paragraph,2 headi"/>
    <w:basedOn w:val="Normalny"/>
    <w:link w:val="AkapitzlistZnak"/>
    <w:uiPriority w:val="34"/>
    <w:qFormat/>
    <w:rsid w:val="00497BED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sw tekst Znak,ISCG Numerowanie Znak,lp1 Znak,L1 Znak,Numerowanie Znak,List Paragraph Znak,Akapit z listą51 Znak"/>
    <w:link w:val="Akapitzlist"/>
    <w:uiPriority w:val="34"/>
    <w:qFormat/>
    <w:locked/>
    <w:rsid w:val="00C46B6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5F5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51"/>
    <w:rPr>
      <w:rFonts w:ascii="Times New Roman" w:eastAsia="SimSun" w:hAnsi="Times New Roman" w:cs="Mangal"/>
      <w:kern w:val="1"/>
      <w:szCs w:val="18"/>
      <w:lang w:eastAsia="hi-IN" w:bidi="hi-IN"/>
    </w:rPr>
  </w:style>
  <w:style w:type="character" w:styleId="Odwoanieprzypisudolnego">
    <w:name w:val="footnote reference"/>
    <w:uiPriority w:val="99"/>
    <w:unhideWhenUsed/>
    <w:rsid w:val="00935F51"/>
    <w:rPr>
      <w:vertAlign w:val="superscript"/>
    </w:rPr>
  </w:style>
  <w:style w:type="paragraph" w:customStyle="1" w:styleId="Tekstpodstawowy21">
    <w:name w:val="Tekst podstawowy 21"/>
    <w:basedOn w:val="Normalny"/>
    <w:rsid w:val="003F04D4"/>
    <w:pPr>
      <w:widowControl w:val="0"/>
      <w:suppressAutoHyphens/>
      <w:overflowPunct w:val="0"/>
      <w:spacing w:after="120" w:line="480" w:lineRule="auto"/>
    </w:pPr>
    <w:rPr>
      <w:rFonts w:ascii="Times New Roman" w:eastAsia="Times New Roman" w:hAnsi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ntczak\Desktop\firmowka-20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58500-FB63-44C8-9A02-0B25CD04D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firmowka-2020</Template>
  <TotalTime>49</TotalTime>
  <Pages>3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Żaklina Antczak-Raj</dc:creator>
  <cp:keywords/>
  <dc:description/>
  <cp:lastModifiedBy>Żaklina Antczak-Raj</cp:lastModifiedBy>
  <cp:revision>11</cp:revision>
  <cp:lastPrinted>2019-02-19T08:39:00Z</cp:lastPrinted>
  <dcterms:created xsi:type="dcterms:W3CDTF">2025-04-08T12:06:00Z</dcterms:created>
  <dcterms:modified xsi:type="dcterms:W3CDTF">2026-04-15T09:52:00Z</dcterms:modified>
</cp:coreProperties>
</file>